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AF3F2" w14:textId="77777777" w:rsidR="009A0CA6" w:rsidRDefault="009A0CA6" w:rsidP="009A0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BOTILLER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fl.1467-76)</w:t>
      </w:r>
    </w:p>
    <w:p w14:paraId="1EED474F" w14:textId="77777777" w:rsidR="009A0CA6" w:rsidRDefault="009A0CA6" w:rsidP="009A0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Blean, Kent.</w:t>
      </w:r>
    </w:p>
    <w:p w14:paraId="0FD5649D" w14:textId="77777777" w:rsidR="009A0CA6" w:rsidRDefault="009A0CA6" w:rsidP="009A0CA6">
      <w:pPr>
        <w:pStyle w:val="NoSpacing"/>
        <w:rPr>
          <w:rFonts w:cs="Times New Roman"/>
          <w:szCs w:val="24"/>
        </w:rPr>
      </w:pPr>
    </w:p>
    <w:p w14:paraId="08819662" w14:textId="77777777" w:rsidR="009A0CA6" w:rsidRDefault="009A0CA6" w:rsidP="009A0CA6">
      <w:pPr>
        <w:pStyle w:val="NoSpacing"/>
        <w:rPr>
          <w:rFonts w:cs="Times New Roman"/>
          <w:szCs w:val="24"/>
        </w:rPr>
      </w:pPr>
    </w:p>
    <w:p w14:paraId="6E72DBAE" w14:textId="77777777" w:rsidR="009A0CA6" w:rsidRDefault="009A0CA6" w:rsidP="009A0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>He became the Vicar.</w:t>
      </w:r>
    </w:p>
    <w:p w14:paraId="47629740" w14:textId="77777777" w:rsidR="009A0CA6" w:rsidRDefault="009A0CA6" w:rsidP="009A0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(information from the display board in Blean Church)</w:t>
      </w:r>
    </w:p>
    <w:p w14:paraId="2C51419A" w14:textId="77777777" w:rsidR="009A0CA6" w:rsidRDefault="009A0CA6" w:rsidP="009A0CA6">
      <w:pPr>
        <w:pStyle w:val="NoSpacing"/>
        <w:rPr>
          <w:rFonts w:cs="Times New Roman"/>
          <w:szCs w:val="24"/>
        </w:rPr>
      </w:pPr>
    </w:p>
    <w:p w14:paraId="444E7222" w14:textId="77777777" w:rsidR="009A0CA6" w:rsidRDefault="009A0CA6" w:rsidP="009A0CA6">
      <w:pPr>
        <w:pStyle w:val="NoSpacing"/>
        <w:rPr>
          <w:rFonts w:cs="Times New Roman"/>
          <w:szCs w:val="24"/>
        </w:rPr>
      </w:pPr>
    </w:p>
    <w:p w14:paraId="107D5D3E" w14:textId="77777777" w:rsidR="009A0CA6" w:rsidRDefault="009A0CA6" w:rsidP="009A0C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2024</w:t>
      </w:r>
    </w:p>
    <w:p w14:paraId="49E94C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441DA" w14:textId="77777777" w:rsidR="009A0CA6" w:rsidRDefault="009A0CA6" w:rsidP="009139A6">
      <w:r>
        <w:separator/>
      </w:r>
    </w:p>
  </w:endnote>
  <w:endnote w:type="continuationSeparator" w:id="0">
    <w:p w14:paraId="6095959B" w14:textId="77777777" w:rsidR="009A0CA6" w:rsidRDefault="009A0C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7F8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8A1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710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1D86B" w14:textId="77777777" w:rsidR="009A0CA6" w:rsidRDefault="009A0CA6" w:rsidP="009139A6">
      <w:r>
        <w:separator/>
      </w:r>
    </w:p>
  </w:footnote>
  <w:footnote w:type="continuationSeparator" w:id="0">
    <w:p w14:paraId="6631E7CA" w14:textId="77777777" w:rsidR="009A0CA6" w:rsidRDefault="009A0C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597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EBB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F05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A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A0CA6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136F"/>
  <w15:chartTrackingRefBased/>
  <w15:docId w15:val="{5945C928-6D8F-4064-A8E1-B0D5F9D7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2024-12-18T19:58:00Z</dcterms:created>
  <dcterms:modified xsi:type="dcterms:W3CDTF">2024-12-18T19:59:00Z</dcterms:modified>
</cp:coreProperties>
</file>